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>2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332EF7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>ชื่องานบริการ เรื่อง ............................................................................................................................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มีผลการสำรวจ/ประเมินความพึงพอใจ ตั้งแต่ร้อยละ 80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</w:rPr>
              <w:t xml:space="preserve">–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617889" w:rsidRDefault="00617889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1531C" w:rsidRDefault="00876C97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A45BCE" w:rsidRPr="00755C39" w:rsidRDefault="0081531C" w:rsidP="00755C39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D2D1A" w:rsidRPr="00775AFF" w:rsidTr="00326426">
        <w:tc>
          <w:tcPr>
            <w:tcW w:w="371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25F7" w:rsidRPr="003B412E" w:rsidTr="00326426">
        <w:trPr>
          <w:trHeight w:val="679"/>
        </w:trPr>
        <w:tc>
          <w:tcPr>
            <w:tcW w:w="3710" w:type="dxa"/>
          </w:tcPr>
          <w:p w:rsidR="004125F7" w:rsidRPr="00617889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(ภายในหรือภายนอก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  <w:r w:rsidR="00F01F4C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การให้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617889" w:rsidRDefault="00D51FAE" w:rsidP="002A0490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2A04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  <w:bookmarkStart w:id="0" w:name="_GoBack"/>
            <w:bookmarkEnd w:id="0"/>
          </w:p>
        </w:tc>
        <w:tc>
          <w:tcPr>
            <w:tcW w:w="1416" w:type="dxa"/>
          </w:tcPr>
          <w:p w:rsidR="004125F7" w:rsidRPr="00617889" w:rsidRDefault="00617889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61788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25F7" w:rsidRPr="00617889" w:rsidRDefault="00617889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17889">
              <w:rPr>
                <w:rFonts w:ascii="TH SarabunPSK" w:hAnsi="TH SarabunPSK" w:cs="TH SarabunPSK"/>
                <w:sz w:val="30"/>
                <w:szCs w:val="30"/>
                <w:cs/>
              </w:rPr>
              <w:t>ระดับ 3</w:t>
            </w:r>
          </w:p>
        </w:tc>
        <w:tc>
          <w:tcPr>
            <w:tcW w:w="1275" w:type="dxa"/>
          </w:tcPr>
          <w:p w:rsidR="004125F7" w:rsidRPr="00617889" w:rsidRDefault="00617889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1788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  <w:tr w:rsidR="00C91314" w:rsidRPr="00B81EE2" w:rsidTr="0079238E">
        <w:trPr>
          <w:jc w:val="center"/>
        </w:trPr>
        <w:tc>
          <w:tcPr>
            <w:tcW w:w="405" w:type="dxa"/>
          </w:tcPr>
          <w:p w:rsidR="00C91314" w:rsidRPr="00C91314" w:rsidRDefault="00C91314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C91314" w:rsidRPr="001F71A5" w:rsidRDefault="00C91314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871" w:rsidRDefault="00B05871">
      <w:r>
        <w:separator/>
      </w:r>
    </w:p>
  </w:endnote>
  <w:endnote w:type="continuationSeparator" w:id="0">
    <w:p w:rsidR="00B05871" w:rsidRDefault="00B05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871" w:rsidRDefault="00B05871">
      <w:r>
        <w:separator/>
      </w:r>
    </w:p>
  </w:footnote>
  <w:footnote w:type="continuationSeparator" w:id="0">
    <w:p w:rsidR="00B05871" w:rsidRDefault="00B058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A0C3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7C178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A0C3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7C178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A0490"/>
    <w:rsid w:val="002A0C34"/>
    <w:rsid w:val="002B1B75"/>
    <w:rsid w:val="002B358D"/>
    <w:rsid w:val="002C3150"/>
    <w:rsid w:val="002D2D1A"/>
    <w:rsid w:val="002E4335"/>
    <w:rsid w:val="002F5233"/>
    <w:rsid w:val="00302AEC"/>
    <w:rsid w:val="00304585"/>
    <w:rsid w:val="00310929"/>
    <w:rsid w:val="003176C6"/>
    <w:rsid w:val="00326426"/>
    <w:rsid w:val="00332EF7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7EF0"/>
    <w:rsid w:val="005B7E48"/>
    <w:rsid w:val="005D003E"/>
    <w:rsid w:val="005F65F5"/>
    <w:rsid w:val="00600032"/>
    <w:rsid w:val="00617889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55C39"/>
    <w:rsid w:val="00777A4A"/>
    <w:rsid w:val="007859A3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5719"/>
    <w:rsid w:val="00846D3E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5871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1A9DD-BB1E-4349-9AC3-1CF983FB9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49</TotalTime>
  <Pages>2</Pages>
  <Words>652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31</cp:revision>
  <cp:lastPrinted>2015-01-19T07:15:00Z</cp:lastPrinted>
  <dcterms:created xsi:type="dcterms:W3CDTF">2017-01-06T01:59:00Z</dcterms:created>
  <dcterms:modified xsi:type="dcterms:W3CDTF">2018-02-01T09:20:00Z</dcterms:modified>
</cp:coreProperties>
</file>